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EFEC3" w14:textId="3ADCA4CF" w:rsidR="00CA4B32" w:rsidRPr="0033027D" w:rsidRDefault="00CA4B32" w:rsidP="00CA4B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WG RAN5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105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R5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24</w:t>
      </w:r>
      <w:r w:rsidR="008803FB">
        <w:rPr>
          <w:b/>
          <w:noProof/>
          <w:sz w:val="24"/>
        </w:rPr>
        <w:t>7519</w:t>
      </w:r>
    </w:p>
    <w:p w14:paraId="58504F03" w14:textId="454AFB71" w:rsidR="00CA4B32" w:rsidRPr="006A45BA" w:rsidRDefault="00CA4B32" w:rsidP="00CA4B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US, November 1</w:t>
      </w:r>
      <w:r w:rsidR="00E81523">
        <w:rPr>
          <w:b/>
          <w:noProof/>
          <w:sz w:val="24"/>
        </w:rPr>
        <w:t>8</w:t>
      </w:r>
      <w:r>
        <w:rPr>
          <w:b/>
          <w:noProof/>
          <w:sz w:val="24"/>
        </w:rPr>
        <w:t>-2</w:t>
      </w:r>
      <w:r w:rsidR="00E81523">
        <w:rPr>
          <w:b/>
          <w:noProof/>
          <w:sz w:val="24"/>
        </w:rPr>
        <w:t>2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  <w:r w:rsidRPr="0033027D">
        <w:rPr>
          <w:b/>
          <w:noProof/>
          <w:sz w:val="24"/>
        </w:rPr>
        <w:tab/>
      </w:r>
    </w:p>
    <w:p w14:paraId="1FB82517" w14:textId="77777777" w:rsidR="00CA4B32" w:rsidRDefault="00CA4B3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7AE0DE2C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4C2201">
        <w:rPr>
          <w:b/>
          <w:noProof/>
          <w:sz w:val="24"/>
        </w:rPr>
        <w:t>6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3A02A3">
        <w:rPr>
          <w:b/>
          <w:noProof/>
          <w:sz w:val="24"/>
        </w:rPr>
        <w:t>4</w:t>
      </w:r>
      <w:r w:rsidR="00F5774F" w:rsidRPr="0033027D">
        <w:rPr>
          <w:b/>
          <w:noProof/>
          <w:sz w:val="24"/>
        </w:rPr>
        <w:t>xxxx</w:t>
      </w:r>
    </w:p>
    <w:p w14:paraId="2E6EBB37" w14:textId="15825825" w:rsidR="006A45BA" w:rsidRPr="006A45BA" w:rsidRDefault="001457CF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</w:t>
      </w:r>
      <w:r w:rsidR="004C2201">
        <w:rPr>
          <w:b/>
          <w:noProof/>
          <w:sz w:val="24"/>
        </w:rPr>
        <w:t>adrid, Spain</w:t>
      </w:r>
      <w:r>
        <w:rPr>
          <w:b/>
          <w:noProof/>
          <w:sz w:val="24"/>
        </w:rPr>
        <w:t xml:space="preserve">, </w:t>
      </w:r>
      <w:r w:rsidR="004C2201">
        <w:rPr>
          <w:b/>
          <w:noProof/>
          <w:sz w:val="24"/>
        </w:rPr>
        <w:t>Dec</w:t>
      </w:r>
      <w:r>
        <w:rPr>
          <w:b/>
          <w:noProof/>
          <w:sz w:val="24"/>
        </w:rPr>
        <w:t>ember</w:t>
      </w:r>
      <w:r w:rsidR="003A02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9-12</w:t>
      </w:r>
      <w:r w:rsidR="00B01ACB" w:rsidRPr="00B01ACB">
        <w:rPr>
          <w:b/>
          <w:noProof/>
          <w:sz w:val="24"/>
        </w:rPr>
        <w:t>, 202</w:t>
      </w:r>
      <w:r w:rsidR="003A02A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A6F6CCC" w14:textId="1FF6DF4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5D14F7"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 w:rsidR="005D14F7">
        <w:rPr>
          <w:rFonts w:ascii="Arial" w:eastAsia="Batang" w:hAnsi="Arial"/>
          <w:b/>
          <w:sz w:val="24"/>
          <w:szCs w:val="24"/>
          <w:lang w:val="en-US"/>
        </w:rPr>
        <w:t>HiSilicon</w:t>
      </w:r>
      <w:proofErr w:type="spellEnd"/>
      <w:r w:rsidR="00E30E80">
        <w:rPr>
          <w:rFonts w:ascii="Arial" w:eastAsia="Batang" w:hAnsi="Arial"/>
          <w:b/>
          <w:sz w:val="24"/>
          <w:szCs w:val="24"/>
          <w:lang w:val="en-US"/>
        </w:rPr>
        <w:t>, CMCC</w:t>
      </w:r>
    </w:p>
    <w:p w14:paraId="2FADA241" w14:textId="65F8D2C1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DB771F" w:rsidRPr="00831F4C">
        <w:rPr>
          <w:rFonts w:ascii="Arial" w:eastAsia="Batang" w:hAnsi="Arial" w:cs="Arial"/>
          <w:b/>
          <w:sz w:val="24"/>
          <w:szCs w:val="24"/>
        </w:rPr>
        <w:t>UE Conformance - Rel-1</w:t>
      </w:r>
      <w:r w:rsidR="006064F6">
        <w:rPr>
          <w:rFonts w:ascii="Arial" w:eastAsia="Batang" w:hAnsi="Arial" w:cs="Arial"/>
          <w:b/>
          <w:sz w:val="24"/>
          <w:szCs w:val="24"/>
        </w:rPr>
        <w:t>9</w:t>
      </w:r>
      <w:r w:rsidR="00DB771F" w:rsidRPr="00831F4C">
        <w:rPr>
          <w:rFonts w:ascii="Arial" w:eastAsia="Batang" w:hAnsi="Arial" w:cs="Arial"/>
          <w:b/>
          <w:sz w:val="24"/>
          <w:szCs w:val="24"/>
        </w:rPr>
        <w:t xml:space="preserve"> NR CA and DC; and NR and LTE DC Configurations</w:t>
      </w:r>
    </w:p>
    <w:p w14:paraId="4A9161FA" w14:textId="1A69D4B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6D0A90">
        <w:rPr>
          <w:rFonts w:ascii="Arial" w:eastAsia="Batang" w:hAnsi="Arial"/>
          <w:b/>
          <w:sz w:val="24"/>
          <w:szCs w:val="24"/>
        </w:rPr>
        <w:t>Endorsement</w:t>
      </w:r>
    </w:p>
    <w:p w14:paraId="46688BF0" w14:textId="001D0A72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204004">
        <w:rPr>
          <w:rFonts w:ascii="Arial" w:eastAsia="Batang" w:hAnsi="Arial"/>
          <w:b/>
          <w:sz w:val="24"/>
          <w:szCs w:val="24"/>
        </w:rPr>
        <w:t>4.</w:t>
      </w:r>
      <w:r w:rsidR="006064F6">
        <w:rPr>
          <w:rFonts w:ascii="Arial" w:eastAsia="Batang" w:hAnsi="Arial"/>
          <w:b/>
          <w:sz w:val="24"/>
          <w:szCs w:val="24"/>
        </w:rPr>
        <w:t>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2C377041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AF67C2" w:rsidRPr="00FD5FE9">
        <w:rPr>
          <w:sz w:val="32"/>
          <w:szCs w:val="32"/>
        </w:rPr>
        <w:t xml:space="preserve"> UE Conformance – Rel-1</w:t>
      </w:r>
      <w:r w:rsidR="00AF67C2">
        <w:rPr>
          <w:sz w:val="32"/>
          <w:szCs w:val="32"/>
        </w:rPr>
        <w:t>9</w:t>
      </w:r>
      <w:r w:rsidR="00AF67C2" w:rsidRPr="00FD5FE9">
        <w:rPr>
          <w:sz w:val="32"/>
          <w:szCs w:val="32"/>
        </w:rPr>
        <w:t xml:space="preserve"> NR CA and DC; and NR and LTE DC Configurations</w:t>
      </w:r>
    </w:p>
    <w:p w14:paraId="3511EA46" w14:textId="7735037F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031B08">
        <w:rPr>
          <w:sz w:val="32"/>
          <w:szCs w:val="32"/>
        </w:rPr>
        <w:t xml:space="preserve"> </w:t>
      </w:r>
      <w:r w:rsidR="00031B08" w:rsidRPr="00E92D89">
        <w:t>NR_CADC_NR_LTE_DC_R</w:t>
      </w:r>
      <w:r w:rsidR="00031B08">
        <w:t>19</w:t>
      </w:r>
      <w:r w:rsidR="00031B08" w:rsidRPr="00E92D89">
        <w:t>-UEConTest</w:t>
      </w:r>
    </w:p>
    <w:p w14:paraId="62013840" w14:textId="47D4160C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33D2610C" w:rsidR="00953E83" w:rsidRPr="004C7921" w:rsidRDefault="00031B08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28E1E42D" w:rsidR="00953E83" w:rsidRPr="004C7921" w:rsidRDefault="00031B08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4E21F8FC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031B08">
        <w:rPr>
          <w:sz w:val="32"/>
          <w:szCs w:val="32"/>
        </w:rPr>
        <w:tab/>
      </w:r>
      <w:r w:rsidRPr="00031B08">
        <w:rPr>
          <w:iCs/>
          <w:sz w:val="32"/>
          <w:szCs w:val="32"/>
        </w:rPr>
        <w:t>Rel-</w:t>
      </w:r>
      <w:r w:rsidR="00031B08" w:rsidRPr="00031B08">
        <w:rPr>
          <w:iCs/>
          <w:sz w:val="32"/>
          <w:szCs w:val="32"/>
        </w:rPr>
        <w:t>19</w:t>
      </w: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393F10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393F10" w:rsidRDefault="00393F10" w:rsidP="00393F1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DEF5C90" w:rsidR="00393F10" w:rsidRDefault="00393F10" w:rsidP="00393F10">
            <w:pPr>
              <w:pStyle w:val="TAC"/>
            </w:pPr>
            <w:r w:rsidRPr="004E30E2">
              <w:t>X</w:t>
            </w:r>
          </w:p>
        </w:tc>
        <w:tc>
          <w:tcPr>
            <w:tcW w:w="0" w:type="auto"/>
          </w:tcPr>
          <w:p w14:paraId="0C620121" w14:textId="02BEC507" w:rsidR="00393F10" w:rsidRDefault="00393F10" w:rsidP="00393F10">
            <w:pPr>
              <w:pStyle w:val="TAC"/>
            </w:pPr>
            <w:r w:rsidRPr="004E30E2">
              <w:t>X</w:t>
            </w:r>
          </w:p>
        </w:tc>
        <w:tc>
          <w:tcPr>
            <w:tcW w:w="0" w:type="auto"/>
          </w:tcPr>
          <w:p w14:paraId="26D1FB33" w14:textId="6B99404F" w:rsidR="00393F10" w:rsidRDefault="00393F10" w:rsidP="00393F10">
            <w:pPr>
              <w:pStyle w:val="TAC"/>
            </w:pPr>
            <w:r w:rsidRPr="004E30E2">
              <w:t>X</w:t>
            </w:r>
          </w:p>
        </w:tc>
        <w:tc>
          <w:tcPr>
            <w:tcW w:w="0" w:type="auto"/>
          </w:tcPr>
          <w:p w14:paraId="609E8D72" w14:textId="7144FB54" w:rsidR="00393F10" w:rsidRDefault="00393F10" w:rsidP="00393F10">
            <w:pPr>
              <w:pStyle w:val="TAC"/>
            </w:pPr>
            <w:r w:rsidRPr="004E30E2">
              <w:t>X</w:t>
            </w:r>
          </w:p>
        </w:tc>
        <w:tc>
          <w:tcPr>
            <w:tcW w:w="0" w:type="auto"/>
          </w:tcPr>
          <w:p w14:paraId="3DA537EA" w14:textId="77777777" w:rsidR="00393F10" w:rsidRDefault="00393F10" w:rsidP="00393F10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F4D0E4" w14:textId="15B483D8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4932BED3" w:rsidR="00005179" w:rsidRDefault="0031070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992"/>
        <w:gridCol w:w="1418"/>
        <w:gridCol w:w="6069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077B99">
        <w:tc>
          <w:tcPr>
            <w:tcW w:w="1835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418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69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331F" w14:paraId="79AA3363" w14:textId="77777777" w:rsidTr="00077B99">
        <w:tc>
          <w:tcPr>
            <w:tcW w:w="1835" w:type="dxa"/>
          </w:tcPr>
          <w:p w14:paraId="70E7B20C" w14:textId="4DA717CB" w:rsidR="001E331F" w:rsidRPr="00077B99" w:rsidRDefault="001E331F" w:rsidP="001E331F">
            <w:pPr>
              <w:pStyle w:val="TAL"/>
            </w:pPr>
            <w:r w:rsidRPr="00077B99">
              <w:t>DC_R19_xBLTE_yBNR</w:t>
            </w:r>
          </w:p>
        </w:tc>
        <w:tc>
          <w:tcPr>
            <w:tcW w:w="992" w:type="dxa"/>
          </w:tcPr>
          <w:p w14:paraId="03A66C27" w14:textId="01E6CDBA" w:rsidR="001E331F" w:rsidRDefault="001E331F" w:rsidP="001E331F">
            <w:pPr>
              <w:pStyle w:val="TAL"/>
            </w:pPr>
            <w:r>
              <w:t>R4</w:t>
            </w:r>
          </w:p>
        </w:tc>
        <w:tc>
          <w:tcPr>
            <w:tcW w:w="1418" w:type="dxa"/>
          </w:tcPr>
          <w:p w14:paraId="228FC180" w14:textId="69EAE43D" w:rsidR="001E331F" w:rsidRPr="00077B99" w:rsidRDefault="001E331F" w:rsidP="001E331F">
            <w:pPr>
              <w:pStyle w:val="TAL"/>
            </w:pPr>
            <w:r w:rsidRPr="00077B99">
              <w:t>1040</w:t>
            </w:r>
            <w:r>
              <w:t>1</w:t>
            </w:r>
            <w:r w:rsidRPr="00077B99">
              <w:t>19</w:t>
            </w:r>
          </w:p>
        </w:tc>
        <w:tc>
          <w:tcPr>
            <w:tcW w:w="6069" w:type="dxa"/>
          </w:tcPr>
          <w:p w14:paraId="7FFF2137" w14:textId="52FA9361" w:rsidR="001E331F" w:rsidRPr="00077B99" w:rsidRDefault="001E331F" w:rsidP="001E331F">
            <w:pPr>
              <w:pStyle w:val="TAL"/>
            </w:pPr>
            <w:r w:rsidRPr="00077B99">
              <w:t>Rel-19 DC of x LTE band(s), y NR band(s) (x&lt;=6) and single or two NR SUL bands</w:t>
            </w:r>
          </w:p>
        </w:tc>
      </w:tr>
      <w:tr w:rsidR="001E331F" w14:paraId="798EB60F" w14:textId="77777777" w:rsidTr="00077B99">
        <w:tc>
          <w:tcPr>
            <w:tcW w:w="1835" w:type="dxa"/>
          </w:tcPr>
          <w:p w14:paraId="57037A97" w14:textId="674E2F67" w:rsidR="001E331F" w:rsidRDefault="001E331F" w:rsidP="001E331F">
            <w:pPr>
              <w:pStyle w:val="TAL"/>
            </w:pPr>
            <w:r w:rsidRPr="00077B99">
              <w:t>DC_R19_xBLTE_yBNR-Core</w:t>
            </w:r>
          </w:p>
        </w:tc>
        <w:tc>
          <w:tcPr>
            <w:tcW w:w="992" w:type="dxa"/>
          </w:tcPr>
          <w:p w14:paraId="3B82DC94" w14:textId="404DDF1E" w:rsidR="001E331F" w:rsidRDefault="001E331F" w:rsidP="001E331F">
            <w:pPr>
              <w:pStyle w:val="TAL"/>
            </w:pPr>
            <w:r>
              <w:t>R4</w:t>
            </w:r>
          </w:p>
        </w:tc>
        <w:tc>
          <w:tcPr>
            <w:tcW w:w="1418" w:type="dxa"/>
          </w:tcPr>
          <w:p w14:paraId="2654FEEC" w14:textId="6B3919B7" w:rsidR="001E331F" w:rsidRDefault="001E331F" w:rsidP="001E331F">
            <w:pPr>
              <w:pStyle w:val="TAL"/>
            </w:pPr>
            <w:r w:rsidRPr="00077B99">
              <w:t>104</w:t>
            </w:r>
            <w:r>
              <w:t>1</w:t>
            </w:r>
            <w:r w:rsidRPr="00077B99">
              <w:t>119</w:t>
            </w:r>
          </w:p>
        </w:tc>
        <w:tc>
          <w:tcPr>
            <w:tcW w:w="6069" w:type="dxa"/>
          </w:tcPr>
          <w:p w14:paraId="25C45F74" w14:textId="38B4CEED" w:rsidR="001E331F" w:rsidRPr="00251D80" w:rsidRDefault="001E331F" w:rsidP="001E331F">
            <w:pPr>
              <w:pStyle w:val="TAL"/>
            </w:pPr>
            <w:r w:rsidRPr="001E331F">
              <w:t xml:space="preserve">Core part: Rel-19 Dual connectivity (DC) of x LTE band(s), y NR band(s) (1&lt;=x&lt;6, 1&lt;=y&lt;6, </w:t>
            </w:r>
            <w:proofErr w:type="spellStart"/>
            <w:r w:rsidRPr="001E331F">
              <w:t>x+y</w:t>
            </w:r>
            <w:proofErr w:type="spellEnd"/>
            <w:r w:rsidRPr="001E331F">
              <w:t>&lt;=6) and single or two NR Supplementary Uplink (SUL) bands</w:t>
            </w:r>
          </w:p>
        </w:tc>
      </w:tr>
      <w:tr w:rsidR="001E331F" w14:paraId="7C83FD7F" w14:textId="77777777" w:rsidTr="00077B99">
        <w:tc>
          <w:tcPr>
            <w:tcW w:w="1835" w:type="dxa"/>
          </w:tcPr>
          <w:p w14:paraId="2293774F" w14:textId="7C0D2FF6" w:rsidR="001E331F" w:rsidRPr="00077B99" w:rsidRDefault="001E331F" w:rsidP="001E331F">
            <w:pPr>
              <w:pStyle w:val="TAL"/>
            </w:pPr>
            <w:r w:rsidRPr="00077B99">
              <w:t>NR_CADC_SUL_R19</w:t>
            </w:r>
          </w:p>
        </w:tc>
        <w:tc>
          <w:tcPr>
            <w:tcW w:w="992" w:type="dxa"/>
          </w:tcPr>
          <w:p w14:paraId="0E54CB19" w14:textId="4CBDD219" w:rsidR="001E331F" w:rsidRDefault="001E331F" w:rsidP="001E331F">
            <w:pPr>
              <w:pStyle w:val="TAL"/>
            </w:pPr>
            <w:r>
              <w:t>R4</w:t>
            </w:r>
          </w:p>
        </w:tc>
        <w:tc>
          <w:tcPr>
            <w:tcW w:w="1418" w:type="dxa"/>
          </w:tcPr>
          <w:p w14:paraId="660036CD" w14:textId="1D8B2CDA" w:rsidR="001E331F" w:rsidRPr="00077B99" w:rsidRDefault="001E331F" w:rsidP="001E331F">
            <w:pPr>
              <w:pStyle w:val="TAL"/>
            </w:pPr>
            <w:r w:rsidRPr="00077B99">
              <w:t>104</w:t>
            </w:r>
            <w:r>
              <w:t>0120</w:t>
            </w:r>
          </w:p>
        </w:tc>
        <w:tc>
          <w:tcPr>
            <w:tcW w:w="6069" w:type="dxa"/>
          </w:tcPr>
          <w:p w14:paraId="31434392" w14:textId="7A5F8374" w:rsidR="001E331F" w:rsidRPr="00077B99" w:rsidRDefault="001E331F" w:rsidP="001E331F">
            <w:pPr>
              <w:pStyle w:val="TAL"/>
            </w:pPr>
            <w:r w:rsidRPr="00077B99">
              <w:t>Rel-19 NR CA/DC for x bands DL with y bands UL (x&lt;7, y&lt;3) and SUL/CA band combinations with a single SUL or two SUL cells</w:t>
            </w:r>
          </w:p>
        </w:tc>
      </w:tr>
      <w:tr w:rsidR="001E331F" w14:paraId="68C00A9A" w14:textId="77777777" w:rsidTr="00077B99">
        <w:tc>
          <w:tcPr>
            <w:tcW w:w="1835" w:type="dxa"/>
          </w:tcPr>
          <w:p w14:paraId="280D3706" w14:textId="06A33458" w:rsidR="001E331F" w:rsidRPr="00077B99" w:rsidRDefault="001E331F" w:rsidP="001E331F">
            <w:pPr>
              <w:pStyle w:val="TAL"/>
            </w:pPr>
            <w:r w:rsidRPr="00077B99">
              <w:t>NR_CADC_SUL_R19-Core</w:t>
            </w:r>
          </w:p>
        </w:tc>
        <w:tc>
          <w:tcPr>
            <w:tcW w:w="992" w:type="dxa"/>
          </w:tcPr>
          <w:p w14:paraId="1E049D6D" w14:textId="1C112260" w:rsidR="001E331F" w:rsidRDefault="001E331F" w:rsidP="001E331F">
            <w:pPr>
              <w:pStyle w:val="TAL"/>
            </w:pPr>
            <w:r>
              <w:t>R4</w:t>
            </w:r>
          </w:p>
        </w:tc>
        <w:tc>
          <w:tcPr>
            <w:tcW w:w="1418" w:type="dxa"/>
          </w:tcPr>
          <w:p w14:paraId="32181393" w14:textId="45ADBC5A" w:rsidR="001E331F" w:rsidRDefault="001E331F" w:rsidP="001E331F">
            <w:pPr>
              <w:pStyle w:val="TAL"/>
            </w:pPr>
            <w:r w:rsidRPr="00077B99">
              <w:t>104</w:t>
            </w:r>
            <w:r>
              <w:t>1120</w:t>
            </w:r>
          </w:p>
        </w:tc>
        <w:tc>
          <w:tcPr>
            <w:tcW w:w="6069" w:type="dxa"/>
          </w:tcPr>
          <w:p w14:paraId="60B3B1FC" w14:textId="3FEAED3A" w:rsidR="001E331F" w:rsidRPr="00077B99" w:rsidRDefault="001E331F" w:rsidP="001E331F">
            <w:pPr>
              <w:pStyle w:val="TAL"/>
            </w:pPr>
            <w:r w:rsidRPr="001E331F">
              <w:t>Core part: Rel-19 NR Carrier Aggregation (CA)/Dual Connectivity (DC) for x bands DL with y bands UL (x&lt;7, y&lt;3) and Supplementary Uplink (SUL) band combinations/CA band combinations with a single SUL or two SUL cells</w:t>
            </w:r>
          </w:p>
        </w:tc>
      </w:tr>
    </w:tbl>
    <w:p w14:paraId="72EB643E" w14:textId="44F1B233" w:rsidR="004876B9" w:rsidRDefault="004876B9" w:rsidP="001C5C86">
      <w:pPr>
        <w:ind w:right="-99"/>
        <w:rPr>
          <w:b/>
        </w:rPr>
      </w:pP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393632D6" w:rsidR="00163676" w:rsidRPr="00251D80" w:rsidRDefault="00163676" w:rsidP="002F119A">
            <w:pPr>
              <w:pStyle w:val="TAL"/>
            </w:pPr>
          </w:p>
        </w:tc>
      </w:tr>
    </w:tbl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AFC1258" w14:textId="5E8EDD77" w:rsidR="00FD3A4E" w:rsidRPr="00251D80" w:rsidRDefault="007D0DD7" w:rsidP="00251D80">
      <w:pPr>
        <w:rPr>
          <w:i/>
        </w:rPr>
      </w:pPr>
      <w:r w:rsidRPr="00137B2B">
        <w:rPr>
          <w:bCs/>
        </w:rPr>
        <w:t>3GPP TSG RAN WG4 ha</w:t>
      </w:r>
      <w:r w:rsidR="00E50E80">
        <w:rPr>
          <w:bCs/>
        </w:rPr>
        <w:t>s</w:t>
      </w:r>
      <w:r w:rsidRPr="00137B2B">
        <w:rPr>
          <w:bCs/>
        </w:rPr>
        <w:t xml:space="preserve"> cr</w:t>
      </w:r>
      <w:r>
        <w:rPr>
          <w:bCs/>
        </w:rPr>
        <w:t>eated</w:t>
      </w:r>
      <w:r w:rsidR="00E50E80">
        <w:rPr>
          <w:bCs/>
        </w:rPr>
        <w:t xml:space="preserve"> the spectrum related WIs for introducing the Rel-19 </w:t>
      </w:r>
      <w:r w:rsidR="00C72FC0">
        <w:rPr>
          <w:bCs/>
        </w:rPr>
        <w:t>DC and NR CA/DC configurations</w:t>
      </w:r>
      <w:r w:rsidRPr="00137B2B">
        <w:rPr>
          <w:bCs/>
        </w:rPr>
        <w:t xml:space="preserve">. </w:t>
      </w:r>
      <w:r w:rsidR="00FC557E">
        <w:rPr>
          <w:bCs/>
        </w:rPr>
        <w:t xml:space="preserve">There </w:t>
      </w:r>
      <w:r w:rsidR="00C70790">
        <w:rPr>
          <w:bCs/>
        </w:rPr>
        <w:t xml:space="preserve">are quite a few configurations completed by RAN4. Therefore, it’s time for </w:t>
      </w:r>
      <w:r w:rsidRPr="00137B2B">
        <w:rPr>
          <w:bCs/>
        </w:rPr>
        <w:t>3GPP TSG RAN W</w:t>
      </w:r>
      <w:r>
        <w:rPr>
          <w:bCs/>
        </w:rPr>
        <w:t xml:space="preserve">G5 </w:t>
      </w:r>
      <w:r w:rsidR="00C70790">
        <w:rPr>
          <w:bCs/>
        </w:rPr>
        <w:t>to create</w:t>
      </w:r>
      <w:r>
        <w:rPr>
          <w:bCs/>
        </w:rPr>
        <w:t xml:space="preserve"> the Rel-1</w:t>
      </w:r>
      <w:r w:rsidR="00C70790">
        <w:rPr>
          <w:bCs/>
        </w:rPr>
        <w:t>9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</w:t>
      </w:r>
      <w:r w:rsidR="00C70790">
        <w:rPr>
          <w:bCs/>
        </w:rPr>
        <w:t xml:space="preserve">basket WI for introducing </w:t>
      </w:r>
      <w:r w:rsidRPr="00137B2B">
        <w:rPr>
          <w:bCs/>
        </w:rPr>
        <w:t>configurations to the 3GPP UE test specifications.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E28C0E6" w14:textId="1C7DF88F" w:rsidR="0040240E" w:rsidRDefault="00C869F5" w:rsidP="00225C3A">
      <w:r w:rsidRPr="00137B2B">
        <w:rPr>
          <w:bCs/>
        </w:rPr>
        <w:t>The objective of the present work item is to develop RF, RRM an</w:t>
      </w:r>
      <w:r>
        <w:rPr>
          <w:bCs/>
        </w:rPr>
        <w:t>d protocol test cases for Rel-1</w:t>
      </w:r>
      <w:r w:rsidR="00225C3A">
        <w:rPr>
          <w:bCs/>
        </w:rPr>
        <w:t>9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The scope of this work item is c</w:t>
      </w:r>
      <w:r>
        <w:rPr>
          <w:bCs/>
        </w:rPr>
        <w:t>onformance testing of all Rel-1</w:t>
      </w:r>
      <w:r w:rsidR="00225C3A">
        <w:rPr>
          <w:bCs/>
        </w:rPr>
        <w:t>9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including at least 1 NR component carrier specified by 3GPP TSG RAN WG4. The introduction of the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into the 3GPP TSG RAN WG5 test specification is dependent on the progress of the associated core and performance work items in 3GPP TSG RAN WG4.</w:t>
      </w: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5334EF4B" w14:textId="69E31D69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1EC4C44" w14:textId="39681B11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36A1C0" w14:textId="2ADE9E35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CC7603" w14:textId="6194F743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9E5B90" w14:textId="1150BDF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32B7DAE" w14:textId="73F82282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050BA" w:rsidRPr="00251D80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6EAF1A15" w:rsidR="004050BA" w:rsidRPr="00251D80" w:rsidRDefault="004050BA" w:rsidP="004050BA">
            <w:pPr>
              <w:spacing w:after="0"/>
              <w:rPr>
                <w:i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5083" w14:textId="6207C89D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>
              <w:rPr>
                <w:sz w:val="16"/>
                <w:szCs w:val="16"/>
              </w:rPr>
              <w:t>Rel-19</w:t>
            </w:r>
          </w:p>
          <w:p w14:paraId="1F2B08E4" w14:textId="782D8BA7" w:rsidR="004050BA" w:rsidRPr="00251D80" w:rsidRDefault="004050BA" w:rsidP="004050BA">
            <w:pPr>
              <w:spacing w:after="0"/>
              <w:rPr>
                <w:i/>
              </w:rPr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3AE" w14:textId="69D0D30E" w:rsidR="004050BA" w:rsidRPr="00251D80" w:rsidRDefault="004050BA" w:rsidP="004050BA">
            <w:pPr>
              <w:spacing w:after="0"/>
              <w:rPr>
                <w:i/>
              </w:rPr>
            </w:pPr>
            <w:r w:rsidRPr="003C76DC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114</w:t>
            </w:r>
            <w:r w:rsidRPr="003C76DC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0B3DAD2F" w:rsidR="004050BA" w:rsidRPr="00251D80" w:rsidRDefault="004050BA" w:rsidP="004050BA">
            <w:pPr>
              <w:spacing w:after="0"/>
              <w:rPr>
                <w:i/>
              </w:rPr>
            </w:pPr>
          </w:p>
        </w:tc>
      </w:tr>
      <w:tr w:rsidR="004050BA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6190B53A" w:rsidR="004050BA" w:rsidRPr="00251D80" w:rsidRDefault="004050BA" w:rsidP="004050BA">
            <w:pPr>
              <w:pStyle w:val="TAL"/>
            </w:pPr>
            <w:r w:rsidRPr="00137B2B">
              <w:rPr>
                <w:sz w:val="16"/>
                <w:szCs w:val="16"/>
              </w:rPr>
              <w:lastRenderedPageBreak/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1A2FBD78" w:rsidR="004050BA" w:rsidRPr="00251D80" w:rsidRDefault="004050BA" w:rsidP="004050BA">
            <w:pPr>
              <w:pStyle w:val="TAL"/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510D3D52" w:rsidR="004050BA" w:rsidRPr="00251D80" w:rsidRDefault="004050BA" w:rsidP="004050BA">
            <w:pPr>
              <w:pStyle w:val="TAL"/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4050BA" w:rsidRDefault="004050BA" w:rsidP="004050BA">
            <w:pPr>
              <w:pStyle w:val="TAL"/>
            </w:pPr>
          </w:p>
        </w:tc>
      </w:tr>
      <w:tr w:rsidR="004050BA" w:rsidRPr="00251D80" w14:paraId="41A3C7E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D5EB" w14:textId="4339B573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846A" w14:textId="761E9774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3DD" w14:textId="1B56A91E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9AB5" w14:textId="77777777" w:rsidR="004050BA" w:rsidRDefault="004050BA" w:rsidP="004050BA">
            <w:pPr>
              <w:pStyle w:val="TAL"/>
            </w:pPr>
          </w:p>
        </w:tc>
      </w:tr>
      <w:tr w:rsidR="004050BA" w:rsidRPr="00251D80" w14:paraId="0F34DA0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E741" w14:textId="799CE3DB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6B9A" w14:textId="704117FA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B543" w14:textId="0B2DBAA8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754D" w14:textId="77777777" w:rsidR="004050BA" w:rsidRDefault="004050BA" w:rsidP="004050BA">
            <w:pPr>
              <w:pStyle w:val="TAL"/>
            </w:pPr>
          </w:p>
        </w:tc>
      </w:tr>
      <w:tr w:rsidR="004050BA" w:rsidRPr="00251D80" w14:paraId="3207CA7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2B41" w14:textId="6FEF7B8A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49F0" w14:textId="52CCF13E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3044" w14:textId="66A95368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5D66" w14:textId="77777777" w:rsidR="004050BA" w:rsidRDefault="004050BA" w:rsidP="004050BA">
            <w:pPr>
              <w:pStyle w:val="TAL"/>
            </w:pPr>
          </w:p>
        </w:tc>
      </w:tr>
      <w:tr w:rsidR="004050BA" w:rsidRPr="00251D80" w14:paraId="38A006D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E0ED" w14:textId="6E33C6AA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AE59" w14:textId="5A03BD96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8CC3" w14:textId="37B05D7C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D534" w14:textId="77777777" w:rsidR="004050BA" w:rsidRDefault="004050BA" w:rsidP="004050BA">
            <w:pPr>
              <w:pStyle w:val="TAL"/>
            </w:pPr>
          </w:p>
        </w:tc>
      </w:tr>
      <w:tr w:rsidR="004050BA" w:rsidRPr="00251D80" w14:paraId="2BB25F2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9E13" w14:textId="74F8EA9A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03FD" w14:textId="2B12B2B2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C685" w14:textId="7154CE08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AC58" w14:textId="77777777" w:rsidR="004050BA" w:rsidRDefault="004050BA" w:rsidP="004050BA">
            <w:pPr>
              <w:pStyle w:val="TAL"/>
            </w:pPr>
          </w:p>
        </w:tc>
      </w:tr>
      <w:tr w:rsidR="004050BA" w:rsidRPr="00251D80" w14:paraId="3094AAF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FC6D" w14:textId="526EF7E1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EB9D" w14:textId="748B6507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D65A" w14:textId="51132FF9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1F3F" w14:textId="77777777" w:rsidR="004050BA" w:rsidRDefault="004050BA" w:rsidP="004050BA">
            <w:pPr>
              <w:pStyle w:val="TAL"/>
            </w:pPr>
          </w:p>
        </w:tc>
      </w:tr>
      <w:tr w:rsidR="004050BA" w:rsidRPr="00251D80" w14:paraId="7F03356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987B" w14:textId="3924AA7A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5FB5" w14:textId="4BA1B39D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5EFF" w14:textId="54D415CD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37FA" w14:textId="77777777" w:rsidR="004050BA" w:rsidRDefault="004050BA" w:rsidP="004050BA">
            <w:pPr>
              <w:pStyle w:val="TAL"/>
            </w:pPr>
          </w:p>
        </w:tc>
      </w:tr>
      <w:tr w:rsidR="004050BA" w:rsidRPr="00251D80" w14:paraId="40A5E44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17E9" w14:textId="3732EAE8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96D4" w14:textId="2D06F674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configurations</w:t>
            </w:r>
          </w:p>
          <w:p w14:paraId="78B911EB" w14:textId="76C0830C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6120" w14:textId="4CB7DD8D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F319" w14:textId="7195F272" w:rsidR="004050BA" w:rsidRDefault="00E54F56" w:rsidP="004050BA">
            <w:pPr>
              <w:pStyle w:val="TAL"/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>
              <w:rPr>
                <w:sz w:val="16"/>
                <w:szCs w:val="16"/>
              </w:rPr>
              <w:t>n MCC TF160 reports to RAN5/RAN</w:t>
            </w:r>
          </w:p>
        </w:tc>
      </w:tr>
      <w:tr w:rsidR="004050BA" w:rsidRPr="00251D80" w14:paraId="7A2C820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50FD" w14:textId="18857F65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E0F1" w14:textId="79D9E5CB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27AA" w14:textId="5E9C5214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5B61" w14:textId="77777777" w:rsidR="004050BA" w:rsidRDefault="004050BA" w:rsidP="004050BA">
            <w:pPr>
              <w:pStyle w:val="TAL"/>
            </w:pPr>
          </w:p>
        </w:tc>
      </w:tr>
      <w:tr w:rsidR="004050BA" w:rsidRPr="00251D80" w14:paraId="134B09B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35F8" w14:textId="40C0E17D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2085" w14:textId="4EB48268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5559" w14:textId="2BFE1593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18A9" w14:textId="77777777" w:rsidR="004050BA" w:rsidRDefault="004050BA" w:rsidP="004050BA">
            <w:pPr>
              <w:pStyle w:val="TAL"/>
            </w:pPr>
          </w:p>
        </w:tc>
      </w:tr>
      <w:tr w:rsidR="004050BA" w:rsidRPr="00251D80" w14:paraId="59EB6E4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B6C8" w14:textId="37F3576A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BE5E" w14:textId="3B22A4E0" w:rsidR="004050BA" w:rsidRPr="00137B2B" w:rsidRDefault="004050BA" w:rsidP="004050BA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>
              <w:rPr>
                <w:sz w:val="16"/>
                <w:szCs w:val="16"/>
              </w:rPr>
              <w:t>Rel-1</w:t>
            </w:r>
            <w:r w:rsidR="00346BB9">
              <w:rPr>
                <w:sz w:val="16"/>
                <w:szCs w:val="16"/>
              </w:rPr>
              <w:t>9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0053" w14:textId="6B366396" w:rsidR="004050BA" w:rsidRPr="0075350C" w:rsidRDefault="004050BA" w:rsidP="004050BA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6AD0" w14:textId="77777777" w:rsidR="004050BA" w:rsidRDefault="004050BA" w:rsidP="004050BA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CEB007E" w14:textId="77777777" w:rsidR="005B3962" w:rsidRDefault="005B3962" w:rsidP="005B3962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Chunying</w:t>
      </w:r>
      <w:proofErr w:type="spellEnd"/>
      <w:r>
        <w:rPr>
          <w:rFonts w:ascii="Arial" w:hAnsi="Arial" w:cs="Arial"/>
        </w:rPr>
        <w:t xml:space="preserve"> GU (Huawei)</w:t>
      </w:r>
    </w:p>
    <w:p w14:paraId="0E7ED158" w14:textId="77777777" w:rsidR="005B3962" w:rsidRDefault="009A0D1D" w:rsidP="005B3962">
      <w:pPr>
        <w:rPr>
          <w:rFonts w:ascii="Arial" w:hAnsi="Arial" w:cs="Arial"/>
        </w:rPr>
      </w:pPr>
      <w:hyperlink r:id="rId11" w:history="1">
        <w:r w:rsidR="005B3962">
          <w:rPr>
            <w:rStyle w:val="a9"/>
            <w:rFonts w:ascii="Arial" w:hAnsi="Arial" w:cs="Arial"/>
          </w:rPr>
          <w:t>guchunying@huawei.com</w:t>
        </w:r>
      </w:hyperlink>
    </w:p>
    <w:p w14:paraId="3231E247" w14:textId="77777777" w:rsidR="005B3962" w:rsidRDefault="005B3962" w:rsidP="005B3962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Luyang</w:t>
      </w:r>
      <w:proofErr w:type="spellEnd"/>
      <w:r>
        <w:rPr>
          <w:rFonts w:ascii="Arial" w:hAnsi="Arial" w:cs="Arial"/>
        </w:rPr>
        <w:t xml:space="preserve"> ZHAO (CMCC)</w:t>
      </w:r>
    </w:p>
    <w:p w14:paraId="27E2854F" w14:textId="19530C1B" w:rsidR="002D5886" w:rsidRPr="004E3261" w:rsidRDefault="009A0D1D" w:rsidP="002E3A9F">
      <w:pPr>
        <w:rPr>
          <w:color w:val="0000FF"/>
        </w:rPr>
      </w:pPr>
      <w:hyperlink r:id="rId12" w:history="1">
        <w:r w:rsidR="005B3962" w:rsidRPr="00CA0867">
          <w:rPr>
            <w:rStyle w:val="a9"/>
            <w:rFonts w:ascii="Arial" w:hAnsi="Arial" w:cs="Arial"/>
          </w:rPr>
          <w:t>zhaoluyang@chinamobile.com</w:t>
        </w:r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5BAC0BBA" w:rsidR="00557B2E" w:rsidRPr="00557B2E" w:rsidRDefault="006A6CE2" w:rsidP="006A6CE2">
      <w:pPr>
        <w:ind w:right="-99"/>
      </w:pPr>
      <w:r>
        <w:rPr>
          <w:rFonts w:hint="eastAsia"/>
        </w:rPr>
        <w:t>R</w:t>
      </w:r>
      <w:r>
        <w:t>AN5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4BFA80FF" w:rsidR="002D1D1C" w:rsidRDefault="002144A6" w:rsidP="002D1D1C">
      <w:r>
        <w:t>None</w:t>
      </w:r>
    </w:p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F7AE4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750CD1D4" w:rsidR="00EF7AE4" w:rsidRDefault="00EF7AE4" w:rsidP="00EF7AE4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EF7AE4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07DAAABB" w:rsidR="00EF7AE4" w:rsidRDefault="00EF7AE4" w:rsidP="00EF7AE4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EF7AE4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2581F61D" w:rsidR="00EF7AE4" w:rsidRDefault="00E30E80" w:rsidP="00EF7AE4">
            <w:pPr>
              <w:pStyle w:val="TAL"/>
            </w:pPr>
            <w:r>
              <w:t>CMCC</w:t>
            </w:r>
          </w:p>
        </w:tc>
      </w:tr>
      <w:tr w:rsidR="00EF7AE4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3BF09853" w:rsidR="00EF7AE4" w:rsidRPr="00D134AA" w:rsidRDefault="00D134AA" w:rsidP="00EF7AE4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V</w:t>
            </w:r>
            <w:r>
              <w:rPr>
                <w:rFonts w:eastAsiaTheme="minorEastAsia"/>
              </w:rPr>
              <w:t>erizon</w:t>
            </w:r>
          </w:p>
        </w:tc>
      </w:tr>
      <w:tr w:rsidR="00EF7AE4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21216EC6" w:rsidR="00EF7AE4" w:rsidRPr="00E54F56" w:rsidRDefault="00E54F56" w:rsidP="00EF7AE4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</w:t>
            </w:r>
            <w:r>
              <w:rPr>
                <w:rFonts w:eastAsiaTheme="minorEastAsia"/>
              </w:rPr>
              <w:t>T&amp;T</w:t>
            </w:r>
          </w:p>
        </w:tc>
      </w:tr>
      <w:tr w:rsidR="00EF7AE4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21CA8021" w:rsidR="00EF7AE4" w:rsidRPr="00E54F56" w:rsidRDefault="00E54F56" w:rsidP="00EF7AE4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okia</w:t>
            </w:r>
          </w:p>
        </w:tc>
      </w:tr>
      <w:tr w:rsidR="00B86E6C" w14:paraId="6A5BBF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27C275" w14:textId="542F6BA0" w:rsidR="00B86E6C" w:rsidRDefault="00B86E6C" w:rsidP="00EF7AE4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NTT</w:t>
            </w:r>
            <w:r>
              <w:rPr>
                <w:rFonts w:eastAsiaTheme="minorEastAsia"/>
              </w:rPr>
              <w:t xml:space="preserve"> DOCOMO</w:t>
            </w:r>
          </w:p>
        </w:tc>
      </w:tr>
      <w:tr w:rsidR="00B86E6C" w14:paraId="6AFBBA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910864" w14:textId="0BA678ED" w:rsidR="00B86E6C" w:rsidRDefault="004D37CC" w:rsidP="00EF7AE4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ZTE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D5CD2" w14:textId="77777777" w:rsidR="009A0D1D" w:rsidRDefault="009A0D1D">
      <w:r>
        <w:separator/>
      </w:r>
    </w:p>
  </w:endnote>
  <w:endnote w:type="continuationSeparator" w:id="0">
    <w:p w14:paraId="5E358C64" w14:textId="77777777" w:rsidR="009A0D1D" w:rsidRDefault="009A0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8DDF2" w14:textId="77777777" w:rsidR="009A0D1D" w:rsidRDefault="009A0D1D">
      <w:r>
        <w:separator/>
      </w:r>
    </w:p>
  </w:footnote>
  <w:footnote w:type="continuationSeparator" w:id="0">
    <w:p w14:paraId="22FEE5A7" w14:textId="77777777" w:rsidR="009A0D1D" w:rsidRDefault="009A0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1B08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77B99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487A"/>
    <w:rsid w:val="001457CF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31F"/>
    <w:rsid w:val="001E3CB9"/>
    <w:rsid w:val="001F7EB4"/>
    <w:rsid w:val="002000C2"/>
    <w:rsid w:val="00204004"/>
    <w:rsid w:val="00205F25"/>
    <w:rsid w:val="002144A6"/>
    <w:rsid w:val="00221B1E"/>
    <w:rsid w:val="00225C3A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B15D8"/>
    <w:rsid w:val="002C1C50"/>
    <w:rsid w:val="002D1D1C"/>
    <w:rsid w:val="002D5886"/>
    <w:rsid w:val="002E3A9F"/>
    <w:rsid w:val="002E6A7D"/>
    <w:rsid w:val="002E7A9E"/>
    <w:rsid w:val="002F119A"/>
    <w:rsid w:val="002F3C41"/>
    <w:rsid w:val="002F6C5C"/>
    <w:rsid w:val="0030045C"/>
    <w:rsid w:val="00306A92"/>
    <w:rsid w:val="00310704"/>
    <w:rsid w:val="003127D3"/>
    <w:rsid w:val="003205AD"/>
    <w:rsid w:val="0033027D"/>
    <w:rsid w:val="00335FB2"/>
    <w:rsid w:val="00344158"/>
    <w:rsid w:val="00346BB9"/>
    <w:rsid w:val="00347B74"/>
    <w:rsid w:val="00355CB6"/>
    <w:rsid w:val="0035787E"/>
    <w:rsid w:val="00366257"/>
    <w:rsid w:val="0038516D"/>
    <w:rsid w:val="003869D7"/>
    <w:rsid w:val="00393F10"/>
    <w:rsid w:val="003A02A3"/>
    <w:rsid w:val="003A08AA"/>
    <w:rsid w:val="003A1EB0"/>
    <w:rsid w:val="003A6A5C"/>
    <w:rsid w:val="003B3A93"/>
    <w:rsid w:val="003C0F14"/>
    <w:rsid w:val="003C2DA6"/>
    <w:rsid w:val="003C5F51"/>
    <w:rsid w:val="003C6DA6"/>
    <w:rsid w:val="003D2781"/>
    <w:rsid w:val="003D62A9"/>
    <w:rsid w:val="003F04C7"/>
    <w:rsid w:val="003F268E"/>
    <w:rsid w:val="003F7142"/>
    <w:rsid w:val="003F7B3D"/>
    <w:rsid w:val="0040240E"/>
    <w:rsid w:val="004050BA"/>
    <w:rsid w:val="004064BA"/>
    <w:rsid w:val="00411698"/>
    <w:rsid w:val="00414164"/>
    <w:rsid w:val="00414352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4400"/>
    <w:rsid w:val="004A6A60"/>
    <w:rsid w:val="004C0726"/>
    <w:rsid w:val="004C2201"/>
    <w:rsid w:val="004C4AEC"/>
    <w:rsid w:val="004C594F"/>
    <w:rsid w:val="004C634D"/>
    <w:rsid w:val="004D24B9"/>
    <w:rsid w:val="004D37CC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B3962"/>
    <w:rsid w:val="005C29F7"/>
    <w:rsid w:val="005C4F58"/>
    <w:rsid w:val="005C5E8D"/>
    <w:rsid w:val="005C78F2"/>
    <w:rsid w:val="005D057C"/>
    <w:rsid w:val="005D14F7"/>
    <w:rsid w:val="005D3FEC"/>
    <w:rsid w:val="005D44BE"/>
    <w:rsid w:val="005E088B"/>
    <w:rsid w:val="006064F6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130"/>
    <w:rsid w:val="00654893"/>
    <w:rsid w:val="006633A4"/>
    <w:rsid w:val="00667DD2"/>
    <w:rsid w:val="00671BBB"/>
    <w:rsid w:val="00682237"/>
    <w:rsid w:val="006A0EF8"/>
    <w:rsid w:val="006A45BA"/>
    <w:rsid w:val="006A6CE2"/>
    <w:rsid w:val="006B17DC"/>
    <w:rsid w:val="006B3170"/>
    <w:rsid w:val="006B4280"/>
    <w:rsid w:val="006B4B1C"/>
    <w:rsid w:val="006B6EAA"/>
    <w:rsid w:val="006C4991"/>
    <w:rsid w:val="006D0A90"/>
    <w:rsid w:val="006E0F19"/>
    <w:rsid w:val="006E1FDA"/>
    <w:rsid w:val="006E5E87"/>
    <w:rsid w:val="006F2155"/>
    <w:rsid w:val="00706A1A"/>
    <w:rsid w:val="00707673"/>
    <w:rsid w:val="007162BE"/>
    <w:rsid w:val="00722267"/>
    <w:rsid w:val="00722DE5"/>
    <w:rsid w:val="00746F46"/>
    <w:rsid w:val="0075252A"/>
    <w:rsid w:val="007607B4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0DD7"/>
    <w:rsid w:val="007D1AB2"/>
    <w:rsid w:val="007D36CF"/>
    <w:rsid w:val="007E780A"/>
    <w:rsid w:val="007F522E"/>
    <w:rsid w:val="007F7421"/>
    <w:rsid w:val="00801F7F"/>
    <w:rsid w:val="00813C1F"/>
    <w:rsid w:val="008234C6"/>
    <w:rsid w:val="00834A60"/>
    <w:rsid w:val="00835AB0"/>
    <w:rsid w:val="00847179"/>
    <w:rsid w:val="00863E89"/>
    <w:rsid w:val="00866E4B"/>
    <w:rsid w:val="00872B3B"/>
    <w:rsid w:val="008803F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0D1D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038AE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804E1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AF67C2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2396"/>
    <w:rsid w:val="00B55FA0"/>
    <w:rsid w:val="00B567D1"/>
    <w:rsid w:val="00B73B4C"/>
    <w:rsid w:val="00B73F75"/>
    <w:rsid w:val="00B8483E"/>
    <w:rsid w:val="00B86E6C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0790"/>
    <w:rsid w:val="00C715CA"/>
    <w:rsid w:val="00C72FC0"/>
    <w:rsid w:val="00C7495D"/>
    <w:rsid w:val="00C77CE9"/>
    <w:rsid w:val="00C85B6B"/>
    <w:rsid w:val="00C869F5"/>
    <w:rsid w:val="00C9685D"/>
    <w:rsid w:val="00CA0968"/>
    <w:rsid w:val="00CA168E"/>
    <w:rsid w:val="00CA4B32"/>
    <w:rsid w:val="00CB0647"/>
    <w:rsid w:val="00CB19E6"/>
    <w:rsid w:val="00CB4236"/>
    <w:rsid w:val="00CC5A41"/>
    <w:rsid w:val="00CC72A4"/>
    <w:rsid w:val="00CD3153"/>
    <w:rsid w:val="00CF6810"/>
    <w:rsid w:val="00D06117"/>
    <w:rsid w:val="00D134AA"/>
    <w:rsid w:val="00D24760"/>
    <w:rsid w:val="00D31CC8"/>
    <w:rsid w:val="00D32678"/>
    <w:rsid w:val="00D521C1"/>
    <w:rsid w:val="00D566E6"/>
    <w:rsid w:val="00D71F40"/>
    <w:rsid w:val="00D72861"/>
    <w:rsid w:val="00D77416"/>
    <w:rsid w:val="00D80FC6"/>
    <w:rsid w:val="00D8707A"/>
    <w:rsid w:val="00D903CF"/>
    <w:rsid w:val="00D91788"/>
    <w:rsid w:val="00D94917"/>
    <w:rsid w:val="00DA5896"/>
    <w:rsid w:val="00DA60FB"/>
    <w:rsid w:val="00DA74F3"/>
    <w:rsid w:val="00DB0480"/>
    <w:rsid w:val="00DB69F3"/>
    <w:rsid w:val="00DB771F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30E80"/>
    <w:rsid w:val="00E41D61"/>
    <w:rsid w:val="00E50E80"/>
    <w:rsid w:val="00E52C57"/>
    <w:rsid w:val="00E54821"/>
    <w:rsid w:val="00E54F56"/>
    <w:rsid w:val="00E57E7D"/>
    <w:rsid w:val="00E70355"/>
    <w:rsid w:val="00E81523"/>
    <w:rsid w:val="00E84CD8"/>
    <w:rsid w:val="00E90B85"/>
    <w:rsid w:val="00E91679"/>
    <w:rsid w:val="00E92452"/>
    <w:rsid w:val="00E935C9"/>
    <w:rsid w:val="00E94CC1"/>
    <w:rsid w:val="00E96431"/>
    <w:rsid w:val="00EB07D7"/>
    <w:rsid w:val="00EC3039"/>
    <w:rsid w:val="00EC5235"/>
    <w:rsid w:val="00ED6B03"/>
    <w:rsid w:val="00ED7A5B"/>
    <w:rsid w:val="00EF6C75"/>
    <w:rsid w:val="00EF7AE4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C557E"/>
    <w:rsid w:val="00FD3A4E"/>
    <w:rsid w:val="00FE5DEC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152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1">
    <w:name w:val="heading 1"/>
    <w:next w:val="a"/>
    <w:qFormat/>
    <w:rsid w:val="00E815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2">
    <w:name w:val="heading 2"/>
    <w:basedOn w:val="1"/>
    <w:next w:val="a"/>
    <w:qFormat/>
    <w:rsid w:val="00E815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8152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8152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8152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81523"/>
    <w:pPr>
      <w:outlineLvl w:val="5"/>
    </w:pPr>
  </w:style>
  <w:style w:type="paragraph" w:styleId="7">
    <w:name w:val="heading 7"/>
    <w:basedOn w:val="H6"/>
    <w:next w:val="a"/>
    <w:qFormat/>
    <w:rsid w:val="00E81523"/>
    <w:pPr>
      <w:outlineLvl w:val="6"/>
    </w:pPr>
  </w:style>
  <w:style w:type="paragraph" w:styleId="8">
    <w:name w:val="heading 8"/>
    <w:basedOn w:val="1"/>
    <w:next w:val="a"/>
    <w:qFormat/>
    <w:rsid w:val="00E8152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8152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8152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815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CN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8152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8152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15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CN"/>
    </w:rPr>
  </w:style>
  <w:style w:type="paragraph" w:customStyle="1" w:styleId="ZT">
    <w:name w:val="ZT"/>
    <w:rsid w:val="00E815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E81523"/>
    <w:pPr>
      <w:ind w:left="1701" w:hanging="1701"/>
    </w:pPr>
  </w:style>
  <w:style w:type="paragraph" w:styleId="TOC4">
    <w:name w:val="toc 4"/>
    <w:basedOn w:val="TOC3"/>
    <w:semiHidden/>
    <w:rsid w:val="00E81523"/>
    <w:pPr>
      <w:ind w:left="1418" w:hanging="1418"/>
    </w:pPr>
  </w:style>
  <w:style w:type="paragraph" w:styleId="TOC3">
    <w:name w:val="toc 3"/>
    <w:basedOn w:val="TOC2"/>
    <w:semiHidden/>
    <w:rsid w:val="00E81523"/>
    <w:pPr>
      <w:ind w:left="1134" w:hanging="1134"/>
    </w:pPr>
  </w:style>
  <w:style w:type="paragraph" w:styleId="TOC2">
    <w:name w:val="toc 2"/>
    <w:basedOn w:val="TOC1"/>
    <w:semiHidden/>
    <w:rsid w:val="00E8152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81523"/>
    <w:pPr>
      <w:ind w:left="284"/>
    </w:pPr>
  </w:style>
  <w:style w:type="paragraph" w:styleId="10">
    <w:name w:val="index 1"/>
    <w:basedOn w:val="a"/>
    <w:semiHidden/>
    <w:rsid w:val="00E81523"/>
    <w:pPr>
      <w:keepLines/>
      <w:spacing w:after="0"/>
    </w:pPr>
  </w:style>
  <w:style w:type="paragraph" w:customStyle="1" w:styleId="ZH">
    <w:name w:val="ZH"/>
    <w:rsid w:val="00E815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T">
    <w:name w:val="TT"/>
    <w:basedOn w:val="1"/>
    <w:next w:val="a"/>
    <w:rsid w:val="00E81523"/>
    <w:pPr>
      <w:outlineLvl w:val="9"/>
    </w:pPr>
  </w:style>
  <w:style w:type="paragraph" w:styleId="22">
    <w:name w:val="List Number 2"/>
    <w:basedOn w:val="ac"/>
    <w:rsid w:val="00E81523"/>
    <w:pPr>
      <w:ind w:left="851"/>
    </w:pPr>
  </w:style>
  <w:style w:type="character" w:styleId="ad">
    <w:name w:val="footnote reference"/>
    <w:basedOn w:val="a0"/>
    <w:semiHidden/>
    <w:rsid w:val="00E81523"/>
    <w:rPr>
      <w:b/>
      <w:position w:val="6"/>
      <w:sz w:val="16"/>
    </w:rPr>
  </w:style>
  <w:style w:type="paragraph" w:styleId="ae">
    <w:name w:val="footnote text"/>
    <w:basedOn w:val="a"/>
    <w:semiHidden/>
    <w:rsid w:val="00E8152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81523"/>
    <w:pPr>
      <w:jc w:val="center"/>
    </w:pPr>
  </w:style>
  <w:style w:type="paragraph" w:customStyle="1" w:styleId="TF">
    <w:name w:val="TF"/>
    <w:basedOn w:val="TH"/>
    <w:rsid w:val="00E81523"/>
    <w:pPr>
      <w:keepNext w:val="0"/>
      <w:spacing w:before="0" w:after="240"/>
    </w:pPr>
  </w:style>
  <w:style w:type="paragraph" w:customStyle="1" w:styleId="NO">
    <w:name w:val="NO"/>
    <w:basedOn w:val="a"/>
    <w:rsid w:val="00E81523"/>
    <w:pPr>
      <w:keepLines/>
      <w:ind w:left="1135" w:hanging="851"/>
    </w:pPr>
  </w:style>
  <w:style w:type="paragraph" w:styleId="TOC9">
    <w:name w:val="toc 9"/>
    <w:basedOn w:val="TOC8"/>
    <w:semiHidden/>
    <w:rsid w:val="00E81523"/>
    <w:pPr>
      <w:ind w:left="1418" w:hanging="1418"/>
    </w:pPr>
  </w:style>
  <w:style w:type="paragraph" w:customStyle="1" w:styleId="EX">
    <w:name w:val="EX"/>
    <w:basedOn w:val="a"/>
    <w:rsid w:val="00E81523"/>
    <w:pPr>
      <w:keepLines/>
      <w:ind w:left="1702" w:hanging="1418"/>
    </w:pPr>
  </w:style>
  <w:style w:type="paragraph" w:customStyle="1" w:styleId="FP">
    <w:name w:val="FP"/>
    <w:basedOn w:val="a"/>
    <w:rsid w:val="00E81523"/>
    <w:pPr>
      <w:spacing w:after="0"/>
    </w:pPr>
  </w:style>
  <w:style w:type="paragraph" w:customStyle="1" w:styleId="LD">
    <w:name w:val="LD"/>
    <w:rsid w:val="00E815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CN"/>
    </w:rPr>
  </w:style>
  <w:style w:type="paragraph" w:customStyle="1" w:styleId="NW">
    <w:name w:val="NW"/>
    <w:basedOn w:val="NO"/>
    <w:rsid w:val="00E81523"/>
    <w:pPr>
      <w:spacing w:after="0"/>
    </w:pPr>
  </w:style>
  <w:style w:type="paragraph" w:customStyle="1" w:styleId="EW">
    <w:name w:val="EW"/>
    <w:basedOn w:val="EX"/>
    <w:rsid w:val="00E81523"/>
    <w:pPr>
      <w:spacing w:after="0"/>
    </w:pPr>
  </w:style>
  <w:style w:type="paragraph" w:styleId="TOC6">
    <w:name w:val="toc 6"/>
    <w:basedOn w:val="TOC5"/>
    <w:next w:val="a"/>
    <w:semiHidden/>
    <w:rsid w:val="00E81523"/>
    <w:pPr>
      <w:ind w:left="1985" w:hanging="1985"/>
    </w:pPr>
  </w:style>
  <w:style w:type="paragraph" w:styleId="TOC7">
    <w:name w:val="toc 7"/>
    <w:basedOn w:val="TOC6"/>
    <w:next w:val="a"/>
    <w:semiHidden/>
    <w:rsid w:val="00E81523"/>
    <w:pPr>
      <w:ind w:left="2268" w:hanging="2268"/>
    </w:pPr>
  </w:style>
  <w:style w:type="paragraph" w:styleId="23">
    <w:name w:val="List Bullet 2"/>
    <w:basedOn w:val="af"/>
    <w:rsid w:val="00E81523"/>
    <w:pPr>
      <w:ind w:left="851"/>
    </w:pPr>
  </w:style>
  <w:style w:type="paragraph" w:styleId="30">
    <w:name w:val="List Bullet 3"/>
    <w:basedOn w:val="23"/>
    <w:rsid w:val="00E81523"/>
    <w:pPr>
      <w:ind w:left="1135"/>
    </w:pPr>
  </w:style>
  <w:style w:type="paragraph" w:styleId="ac">
    <w:name w:val="List Number"/>
    <w:basedOn w:val="af0"/>
    <w:rsid w:val="00E81523"/>
  </w:style>
  <w:style w:type="paragraph" w:customStyle="1" w:styleId="EQ">
    <w:name w:val="EQ"/>
    <w:basedOn w:val="a"/>
    <w:next w:val="a"/>
    <w:rsid w:val="00E8152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E815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15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15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E81523"/>
    <w:pPr>
      <w:jc w:val="right"/>
    </w:pPr>
  </w:style>
  <w:style w:type="paragraph" w:customStyle="1" w:styleId="H6">
    <w:name w:val="H6"/>
    <w:basedOn w:val="5"/>
    <w:next w:val="a"/>
    <w:rsid w:val="00E815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1523"/>
    <w:pPr>
      <w:ind w:left="851" w:hanging="851"/>
    </w:pPr>
  </w:style>
  <w:style w:type="paragraph" w:customStyle="1" w:styleId="ZA">
    <w:name w:val="ZA"/>
    <w:rsid w:val="00E815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CN"/>
    </w:rPr>
  </w:style>
  <w:style w:type="paragraph" w:customStyle="1" w:styleId="ZB">
    <w:name w:val="ZB"/>
    <w:rsid w:val="00E815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CN"/>
    </w:rPr>
  </w:style>
  <w:style w:type="paragraph" w:customStyle="1" w:styleId="ZD">
    <w:name w:val="ZD"/>
    <w:rsid w:val="00E815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CN"/>
    </w:rPr>
  </w:style>
  <w:style w:type="paragraph" w:customStyle="1" w:styleId="ZU">
    <w:name w:val="ZU"/>
    <w:rsid w:val="00E815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ZV">
    <w:name w:val="ZV"/>
    <w:basedOn w:val="ZU"/>
    <w:rsid w:val="00E81523"/>
    <w:pPr>
      <w:framePr w:wrap="notBeside" w:y="16161"/>
    </w:pPr>
  </w:style>
  <w:style w:type="character" w:customStyle="1" w:styleId="ZGSM">
    <w:name w:val="ZGSM"/>
    <w:rsid w:val="00E81523"/>
  </w:style>
  <w:style w:type="paragraph" w:styleId="24">
    <w:name w:val="List 2"/>
    <w:basedOn w:val="af0"/>
    <w:rsid w:val="00E81523"/>
    <w:pPr>
      <w:ind w:left="851"/>
    </w:pPr>
  </w:style>
  <w:style w:type="paragraph" w:customStyle="1" w:styleId="ZG">
    <w:name w:val="ZG"/>
    <w:rsid w:val="00E815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styleId="31">
    <w:name w:val="List 3"/>
    <w:basedOn w:val="24"/>
    <w:rsid w:val="00E81523"/>
    <w:pPr>
      <w:ind w:left="1135"/>
    </w:pPr>
  </w:style>
  <w:style w:type="paragraph" w:styleId="40">
    <w:name w:val="List 4"/>
    <w:basedOn w:val="31"/>
    <w:rsid w:val="00E81523"/>
    <w:pPr>
      <w:ind w:left="1418"/>
    </w:pPr>
  </w:style>
  <w:style w:type="paragraph" w:styleId="50">
    <w:name w:val="List 5"/>
    <w:basedOn w:val="40"/>
    <w:rsid w:val="00E81523"/>
    <w:pPr>
      <w:ind w:left="1702"/>
    </w:pPr>
  </w:style>
  <w:style w:type="paragraph" w:customStyle="1" w:styleId="EditorsNote">
    <w:name w:val="Editor's Note"/>
    <w:basedOn w:val="NO"/>
    <w:rsid w:val="00E81523"/>
    <w:rPr>
      <w:color w:val="FF0000"/>
    </w:rPr>
  </w:style>
  <w:style w:type="paragraph" w:styleId="af0">
    <w:name w:val="List"/>
    <w:basedOn w:val="a"/>
    <w:rsid w:val="00E81523"/>
    <w:pPr>
      <w:ind w:left="568" w:hanging="284"/>
    </w:pPr>
  </w:style>
  <w:style w:type="paragraph" w:styleId="af">
    <w:name w:val="List Bullet"/>
    <w:basedOn w:val="af0"/>
    <w:rsid w:val="00E81523"/>
  </w:style>
  <w:style w:type="paragraph" w:styleId="41">
    <w:name w:val="List Bullet 4"/>
    <w:basedOn w:val="30"/>
    <w:rsid w:val="00E81523"/>
    <w:pPr>
      <w:ind w:left="1418"/>
    </w:pPr>
  </w:style>
  <w:style w:type="paragraph" w:styleId="51">
    <w:name w:val="List Bullet 5"/>
    <w:basedOn w:val="41"/>
    <w:rsid w:val="00E81523"/>
    <w:pPr>
      <w:ind w:left="1702"/>
    </w:pPr>
  </w:style>
  <w:style w:type="paragraph" w:customStyle="1" w:styleId="B1">
    <w:name w:val="B1"/>
    <w:basedOn w:val="af0"/>
    <w:rsid w:val="00E81523"/>
  </w:style>
  <w:style w:type="paragraph" w:customStyle="1" w:styleId="B2">
    <w:name w:val="B2"/>
    <w:basedOn w:val="24"/>
    <w:rsid w:val="00E81523"/>
  </w:style>
  <w:style w:type="paragraph" w:customStyle="1" w:styleId="B3">
    <w:name w:val="B3"/>
    <w:basedOn w:val="31"/>
    <w:rsid w:val="00E81523"/>
  </w:style>
  <w:style w:type="paragraph" w:customStyle="1" w:styleId="B4">
    <w:name w:val="B4"/>
    <w:basedOn w:val="40"/>
    <w:rsid w:val="00E81523"/>
  </w:style>
  <w:style w:type="paragraph" w:customStyle="1" w:styleId="B5">
    <w:name w:val="B5"/>
    <w:basedOn w:val="50"/>
    <w:rsid w:val="00E81523"/>
  </w:style>
  <w:style w:type="paragraph" w:styleId="af1">
    <w:name w:val="footer"/>
    <w:basedOn w:val="a4"/>
    <w:link w:val="af2"/>
    <w:rsid w:val="00E81523"/>
    <w:pPr>
      <w:jc w:val="center"/>
    </w:pPr>
    <w:rPr>
      <w:i/>
    </w:rPr>
  </w:style>
  <w:style w:type="paragraph" w:customStyle="1" w:styleId="ZTD">
    <w:name w:val="ZTD"/>
    <w:basedOn w:val="ZB"/>
    <w:rsid w:val="00E8152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eastAsia="Times New Roman" w:hAnsi="Arial"/>
      <w:b/>
      <w:i/>
      <w:noProof/>
      <w:sz w:val="18"/>
      <w:lang w:val="en-US" w:eastAsia="zh-CN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4050BA"/>
    <w:rPr>
      <w:rFonts w:ascii="Arial" w:eastAsia="Times New Roman" w:hAnsi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oluyang@china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chunying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742D89-A156-4125-B5D6-6CC846FEB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3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gcy2411</cp:lastModifiedBy>
  <cp:revision>46</cp:revision>
  <cp:lastPrinted>2000-02-29T10:31:00Z</cp:lastPrinted>
  <dcterms:created xsi:type="dcterms:W3CDTF">2024-10-17T12:20:00Z</dcterms:created>
  <dcterms:modified xsi:type="dcterms:W3CDTF">2024-11-22T13:05:00Z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1731091277</vt:lpwstr>
  </property>
</Properties>
</file>